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18C46" w14:textId="77777777" w:rsidR="00F94143" w:rsidRDefault="00F94143" w:rsidP="00F94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Paul WHYTYNG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2FAF30CC" w14:textId="77777777" w:rsidR="00F94143" w:rsidRDefault="00F94143" w:rsidP="00F94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6EEFD401" w14:textId="77777777" w:rsidR="00F94143" w:rsidRDefault="00F94143" w:rsidP="00F94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A518A9" w14:textId="77777777" w:rsidR="00F94143" w:rsidRDefault="00F94143" w:rsidP="00F94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AFCD42" w14:textId="77777777" w:rsidR="00F94143" w:rsidRDefault="00F94143" w:rsidP="00F94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Feb.1480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presented to the perpetual chantry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</w:t>
      </w:r>
    </w:p>
    <w:p w14:paraId="346229DB" w14:textId="77777777" w:rsidR="00F94143" w:rsidRDefault="00F94143" w:rsidP="00F94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Evangelist within the cemetery of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Clavering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</w:t>
      </w:r>
    </w:p>
    <w:p w14:paraId="34EC8370" w14:textId="77777777" w:rsidR="00F94143" w:rsidRDefault="00F94143" w:rsidP="00F94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p.181)</w:t>
      </w:r>
    </w:p>
    <w:p w14:paraId="707B2119" w14:textId="77777777" w:rsidR="00F94143" w:rsidRDefault="00F94143" w:rsidP="00F94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B1ABE0" w14:textId="77777777" w:rsidR="00F94143" w:rsidRDefault="00F94143" w:rsidP="00F94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1B8A84" w14:textId="77777777" w:rsidR="00F94143" w:rsidRDefault="00F94143" w:rsidP="00F94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2021</w:t>
      </w:r>
    </w:p>
    <w:p w14:paraId="5CBA2A1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75F63" w14:textId="77777777" w:rsidR="00F94143" w:rsidRDefault="00F94143" w:rsidP="009139A6">
      <w:r>
        <w:separator/>
      </w:r>
    </w:p>
  </w:endnote>
  <w:endnote w:type="continuationSeparator" w:id="0">
    <w:p w14:paraId="509A72E0" w14:textId="77777777" w:rsidR="00F94143" w:rsidRDefault="00F941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C4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93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A0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DD719" w14:textId="77777777" w:rsidR="00F94143" w:rsidRDefault="00F94143" w:rsidP="009139A6">
      <w:r>
        <w:separator/>
      </w:r>
    </w:p>
  </w:footnote>
  <w:footnote w:type="continuationSeparator" w:id="0">
    <w:p w14:paraId="714293D2" w14:textId="77777777" w:rsidR="00F94143" w:rsidRDefault="00F941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EA5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6B1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8F2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14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B17E4"/>
  <w15:chartTrackingRefBased/>
  <w15:docId w15:val="{41610139-0A71-4AED-95C1-8D6A166E8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2021-07-09T06:43:00Z</dcterms:created>
  <dcterms:modified xsi:type="dcterms:W3CDTF">2021-07-09T06:43:00Z</dcterms:modified>
</cp:coreProperties>
</file>